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1030B4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6E5C73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1030B4">
              <w:rPr>
                <w:rFonts w:ascii="Myriad Pro" w:hAnsi="Myriad Pro"/>
                <w:noProof/>
                <w:sz w:val="22"/>
              </w:rPr>
              <w:t>03.02.12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1030B4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3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1030B4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Betriebsprüfung wegen der Unwirksamkeit des CGZP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6E5C73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030B4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1030B4">
        <w:rPr>
          <w:rFonts w:ascii="Myriad Pro" w:hAnsi="Myriad Pro"/>
          <w:sz w:val="22"/>
        </w:rPr>
        <w:t>das Beschreiben von Deutsche Rentensicherung Bund. Entsprechende der Unwirksamkeit des CGZP, den PSE in 2009 abgeschlossen hat, sollen wir unten genannte Unterlagen bis zum 23.02.2012 an Deutsche Rentenversicherung Bund übersenden.</w:t>
      </w:r>
    </w:p>
    <w:p w:rsidR="001030B4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030B4" w:rsidRDefault="001030B4" w:rsidP="001030B4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Lohnunterlagen für alle </w:t>
      </w:r>
      <w:proofErr w:type="spellStart"/>
      <w:r>
        <w:rPr>
          <w:rFonts w:ascii="Myriad Pro" w:hAnsi="Myriad Pro"/>
          <w:sz w:val="22"/>
        </w:rPr>
        <w:t>Leiharbeitenehmer</w:t>
      </w:r>
      <w:proofErr w:type="spellEnd"/>
      <w:r>
        <w:rPr>
          <w:rFonts w:ascii="Myriad Pro" w:hAnsi="Myriad Pro"/>
          <w:sz w:val="22"/>
        </w:rPr>
        <w:t xml:space="preserve"> inklusive der Arbeitsverträge</w:t>
      </w:r>
    </w:p>
    <w:p w:rsidR="001030B4" w:rsidRDefault="001030B4" w:rsidP="001030B4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Unterlagen der Arbeitnehmerüberlassung, insbesondere Nachweis und Belege über die gezahlten Arbeitsentgelte vergleichbarer Stammarbeitnehmer bei den Entleihern</w:t>
      </w:r>
    </w:p>
    <w:p w:rsidR="001030B4" w:rsidRDefault="001030B4" w:rsidP="001030B4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Eine Liste aller </w:t>
      </w:r>
      <w:proofErr w:type="spellStart"/>
      <w:r>
        <w:rPr>
          <w:rFonts w:ascii="Myriad Pro" w:hAnsi="Myriad Pro"/>
          <w:sz w:val="22"/>
        </w:rPr>
        <w:t>Entleihfirmen</w:t>
      </w:r>
      <w:proofErr w:type="spellEnd"/>
      <w:r>
        <w:rPr>
          <w:rFonts w:ascii="Myriad Pro" w:hAnsi="Myriad Pro"/>
          <w:sz w:val="22"/>
        </w:rPr>
        <w:t xml:space="preserve"> inklusive vollständiger Anschrift</w:t>
      </w:r>
    </w:p>
    <w:p w:rsidR="00EF6D19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  </w:t>
      </w:r>
      <w:r w:rsidR="00EF6D19">
        <w:rPr>
          <w:rFonts w:ascii="Myriad Pro" w:hAnsi="Myriad Pro"/>
          <w:sz w:val="22"/>
        </w:rPr>
        <w:t xml:space="preserve"> </w:t>
      </w:r>
    </w:p>
    <w:p w:rsidR="000967CF" w:rsidRDefault="001030B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Es wäre sehr dankbar, diesen Umstand unterstützen zu können. 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6E5C73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6E5C7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6601"/>
    <w:multiLevelType w:val="hybridMultilevel"/>
    <w:tmpl w:val="21284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030B4"/>
    <w:rsid w:val="0013704C"/>
    <w:rsid w:val="001837ED"/>
    <w:rsid w:val="00190AB2"/>
    <w:rsid w:val="001E7408"/>
    <w:rsid w:val="0020012D"/>
    <w:rsid w:val="00293289"/>
    <w:rsid w:val="002D75DE"/>
    <w:rsid w:val="004251D6"/>
    <w:rsid w:val="00450198"/>
    <w:rsid w:val="00512759"/>
    <w:rsid w:val="005858A1"/>
    <w:rsid w:val="005964B3"/>
    <w:rsid w:val="005A0119"/>
    <w:rsid w:val="00634758"/>
    <w:rsid w:val="006E5C73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A866CA"/>
    <w:rsid w:val="00A94C59"/>
    <w:rsid w:val="00C00049"/>
    <w:rsid w:val="00C07B66"/>
    <w:rsid w:val="00C7048E"/>
    <w:rsid w:val="00CF75FA"/>
    <w:rsid w:val="00D30C6D"/>
    <w:rsid w:val="00DD2DE1"/>
    <w:rsid w:val="00ED6848"/>
    <w:rsid w:val="00EE2234"/>
    <w:rsid w:val="00EF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145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1357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2011-12-16T15:25:00Z</cp:lastPrinted>
  <dcterms:created xsi:type="dcterms:W3CDTF">2012-02-03T13:41:00Z</dcterms:created>
  <dcterms:modified xsi:type="dcterms:W3CDTF">2012-02-03T13:41:00Z</dcterms:modified>
</cp:coreProperties>
</file>